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766" w:rsidRDefault="00D01766" w:rsidP="007F7D3C">
      <w:pPr>
        <w:jc w:val="center"/>
        <w:rPr>
          <w:b/>
        </w:rPr>
      </w:pPr>
      <w:r w:rsidRPr="0047675C">
        <w:rPr>
          <w:b/>
        </w:rPr>
        <w:t xml:space="preserve">PERFORMANS </w:t>
      </w:r>
      <w:r>
        <w:rPr>
          <w:b/>
        </w:rPr>
        <w:t>G</w:t>
      </w:r>
      <w:r w:rsidRPr="0047675C">
        <w:rPr>
          <w:b/>
        </w:rPr>
        <w:t>Ö</w:t>
      </w:r>
      <w:r>
        <w:rPr>
          <w:b/>
        </w:rPr>
        <w:t>R</w:t>
      </w:r>
      <w:r w:rsidRPr="0047675C">
        <w:rPr>
          <w:b/>
        </w:rPr>
        <w:t>EVİ</w:t>
      </w:r>
    </w:p>
    <w:p w:rsidR="00D01766" w:rsidRPr="001A52A1" w:rsidRDefault="00D01766" w:rsidP="007F7D3C">
      <w:pPr>
        <w:jc w:val="center"/>
        <w:rPr>
          <w:b/>
        </w:rPr>
      </w:pPr>
    </w:p>
    <w:p w:rsidR="00D01766" w:rsidRPr="0047675C" w:rsidRDefault="00D01766" w:rsidP="007F7D3C">
      <w:r w:rsidRPr="0047675C">
        <w:rPr>
          <w:b/>
        </w:rPr>
        <w:t>DERS:</w:t>
      </w:r>
      <w:r>
        <w:t xml:space="preserve"> Fen ve Teknoloji</w:t>
      </w:r>
    </w:p>
    <w:p w:rsidR="00D01766" w:rsidRPr="0047675C" w:rsidRDefault="00D01766" w:rsidP="007F7D3C">
      <w:r>
        <w:rPr>
          <w:b/>
        </w:rPr>
        <w:t>ÜNİTE</w:t>
      </w:r>
      <w:r w:rsidRPr="0047675C">
        <w:rPr>
          <w:b/>
        </w:rPr>
        <w:t>:</w:t>
      </w:r>
      <w:r>
        <w:t xml:space="preserve">  Vücudumuzun Bilmecesini Çözelim</w:t>
      </w:r>
    </w:p>
    <w:p w:rsidR="00D01766" w:rsidRDefault="00D01766" w:rsidP="007F7D3C">
      <w:r w:rsidRPr="0047675C">
        <w:rPr>
          <w:b/>
        </w:rPr>
        <w:t>KONU:</w:t>
      </w:r>
      <w:r>
        <w:t xml:space="preserve"> Sizden bir gün içinde yediğiniz besin maddelerini kaydetmeniz isteniyor.</w:t>
      </w:r>
    </w:p>
    <w:p w:rsidR="00D01766" w:rsidRDefault="00D01766" w:rsidP="007F7D3C">
      <w:r w:rsidRPr="000302ED">
        <w:rPr>
          <w:b/>
        </w:rPr>
        <w:t>YÖNERGE:</w:t>
      </w:r>
      <w:r>
        <w:t xml:space="preserve"> Çalışmanızı yaparken aşağıdaki adımları izleyin.</w:t>
      </w:r>
    </w:p>
    <w:p w:rsidR="00D01766" w:rsidRDefault="00D01766" w:rsidP="007F7D3C">
      <w:pPr>
        <w:numPr>
          <w:ilvl w:val="0"/>
          <w:numId w:val="1"/>
        </w:numPr>
      </w:pPr>
      <w:r>
        <w:t>Çalışmayı nasıl yapacağınızı planlayınız.</w:t>
      </w:r>
    </w:p>
    <w:p w:rsidR="00D01766" w:rsidRDefault="00D01766" w:rsidP="007F7D3C">
      <w:pPr>
        <w:numPr>
          <w:ilvl w:val="0"/>
          <w:numId w:val="1"/>
        </w:numPr>
      </w:pPr>
      <w:r>
        <w:t>Bir gün boyunca yediğiniz tüm besinleri kaydedin.</w:t>
      </w:r>
    </w:p>
    <w:p w:rsidR="00D01766" w:rsidRDefault="00D01766" w:rsidP="007F7D3C">
      <w:pPr>
        <w:numPr>
          <w:ilvl w:val="0"/>
          <w:numId w:val="1"/>
        </w:numPr>
      </w:pPr>
      <w:r>
        <w:t>Bu besin maddelerini içerdikleri karbonhidrat, protein ve yağ açısından            gruplandırın.</w:t>
      </w:r>
    </w:p>
    <w:p w:rsidR="00D01766" w:rsidRDefault="00D01766" w:rsidP="007F7D3C">
      <w:pPr>
        <w:numPr>
          <w:ilvl w:val="0"/>
          <w:numId w:val="1"/>
        </w:numPr>
      </w:pPr>
      <w:r>
        <w:t>Bu besin gruplarından tükettiğiniz günlük miktarları tahminen hesaplayarak karşılaştırın.</w:t>
      </w:r>
    </w:p>
    <w:p w:rsidR="00D01766" w:rsidRDefault="00D01766" w:rsidP="007F7D3C">
      <w:pPr>
        <w:numPr>
          <w:ilvl w:val="0"/>
          <w:numId w:val="1"/>
        </w:numPr>
      </w:pPr>
      <w:r>
        <w:t>İnternet, kaynak kitaplar ve dergilerden hazırlık yapınız.</w:t>
      </w:r>
    </w:p>
    <w:p w:rsidR="00D01766" w:rsidRDefault="00D01766" w:rsidP="007F7D3C">
      <w:pPr>
        <w:numPr>
          <w:ilvl w:val="0"/>
          <w:numId w:val="1"/>
        </w:numPr>
      </w:pPr>
      <w:r>
        <w:t>Çalışmalarınızı ders saati içinde yapacaksınız.</w:t>
      </w:r>
    </w:p>
    <w:p w:rsidR="00D01766" w:rsidRPr="00534390" w:rsidRDefault="00D01766" w:rsidP="007F7D3C">
      <w:pPr>
        <w:numPr>
          <w:ilvl w:val="0"/>
          <w:numId w:val="1"/>
        </w:numPr>
      </w:pPr>
      <w:r>
        <w:t>Yaptığınız araştırmanın sonucunu sınıfta arkadaşlarınıza sözlü olarak sunabilirsiniz.</w:t>
      </w:r>
    </w:p>
    <w:p w:rsidR="00D01766" w:rsidRPr="009F2599" w:rsidRDefault="00D01766" w:rsidP="007F7D3C">
      <w:pPr>
        <w:spacing w:line="360" w:lineRule="auto"/>
      </w:pPr>
      <w:r>
        <w:t xml:space="preserve">Öğrencinin Adı Soyadı     : </w:t>
      </w:r>
      <w:hyperlink r:id="rId5" w:history="1">
        <w:r w:rsidRPr="004D49B5">
          <w:rPr>
            <w:rStyle w:val="Hyperlink"/>
            <w:color w:val="000000"/>
          </w:rPr>
          <w:t>www.sorubak.com</w:t>
        </w:r>
      </w:hyperlink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10"/>
        <w:gridCol w:w="900"/>
        <w:gridCol w:w="7702"/>
      </w:tblGrid>
      <w:tr w:rsidR="00D01766" w:rsidTr="007D589D">
        <w:trPr>
          <w:cantSplit/>
          <w:trHeight w:val="929"/>
        </w:trPr>
        <w:tc>
          <w:tcPr>
            <w:tcW w:w="610" w:type="dxa"/>
            <w:textDirection w:val="btLr"/>
            <w:vAlign w:val="center"/>
          </w:tcPr>
          <w:p w:rsidR="00D01766" w:rsidRPr="00D333CD" w:rsidRDefault="00D01766" w:rsidP="007D589D">
            <w:pPr>
              <w:spacing w:line="360" w:lineRule="auto"/>
              <w:ind w:left="113" w:right="113"/>
              <w:rPr>
                <w:b/>
                <w:sz w:val="16"/>
                <w:szCs w:val="16"/>
              </w:rPr>
            </w:pPr>
            <w:r w:rsidRPr="00D333CD">
              <w:rPr>
                <w:b/>
                <w:sz w:val="16"/>
                <w:szCs w:val="16"/>
              </w:rPr>
              <w:t>KRİTER</w:t>
            </w:r>
          </w:p>
        </w:tc>
        <w:tc>
          <w:tcPr>
            <w:tcW w:w="900" w:type="dxa"/>
          </w:tcPr>
          <w:p w:rsidR="00D01766" w:rsidRPr="00534390" w:rsidRDefault="00D01766" w:rsidP="007D589D">
            <w:pPr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534390">
              <w:rPr>
                <w:b/>
                <w:bCs/>
                <w:sz w:val="18"/>
                <w:szCs w:val="18"/>
              </w:rPr>
              <w:t>PUAN</w:t>
            </w:r>
          </w:p>
        </w:tc>
        <w:tc>
          <w:tcPr>
            <w:tcW w:w="7702" w:type="dxa"/>
          </w:tcPr>
          <w:p w:rsidR="00D01766" w:rsidRPr="00534390" w:rsidRDefault="00D01766" w:rsidP="007D589D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D01766" w:rsidTr="007D589D">
        <w:trPr>
          <w:cantSplit/>
          <w:trHeight w:val="487"/>
        </w:trPr>
        <w:tc>
          <w:tcPr>
            <w:tcW w:w="610" w:type="dxa"/>
            <w:vMerge w:val="restart"/>
            <w:textDirection w:val="btLr"/>
            <w:vAlign w:val="center"/>
          </w:tcPr>
          <w:p w:rsidR="00D01766" w:rsidRPr="00D333CD" w:rsidRDefault="00D01766" w:rsidP="007D589D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333CD">
              <w:rPr>
                <w:b/>
                <w:sz w:val="16"/>
                <w:szCs w:val="16"/>
              </w:rPr>
              <w:t>Motivasyon</w:t>
            </w:r>
          </w:p>
        </w:tc>
        <w:tc>
          <w:tcPr>
            <w:tcW w:w="900" w:type="dxa"/>
          </w:tcPr>
          <w:p w:rsidR="00D01766" w:rsidRPr="00534390" w:rsidRDefault="00D01766" w:rsidP="007D589D">
            <w:pPr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534390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7702" w:type="dxa"/>
          </w:tcPr>
          <w:p w:rsidR="00D01766" w:rsidRPr="00534390" w:rsidRDefault="00D01766" w:rsidP="007D589D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534390">
              <w:rPr>
                <w:sz w:val="18"/>
                <w:szCs w:val="18"/>
              </w:rPr>
              <w:t>Vücudun Bilmecesini Çözelim ünitesinde verilen ödeve ilgi duydu.</w:t>
            </w:r>
          </w:p>
        </w:tc>
      </w:tr>
      <w:tr w:rsidR="00D01766" w:rsidTr="007D589D">
        <w:trPr>
          <w:cantSplit/>
          <w:trHeight w:val="344"/>
        </w:trPr>
        <w:tc>
          <w:tcPr>
            <w:tcW w:w="610" w:type="dxa"/>
            <w:vMerge/>
            <w:textDirection w:val="btLr"/>
            <w:vAlign w:val="center"/>
          </w:tcPr>
          <w:p w:rsidR="00D01766" w:rsidRPr="00D333CD" w:rsidRDefault="00D01766" w:rsidP="007D589D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</w:tcPr>
          <w:p w:rsidR="00D01766" w:rsidRPr="00534390" w:rsidRDefault="00D01766" w:rsidP="007D589D">
            <w:pPr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534390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7702" w:type="dxa"/>
          </w:tcPr>
          <w:p w:rsidR="00D01766" w:rsidRPr="00534390" w:rsidRDefault="00D01766" w:rsidP="007D589D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534390">
              <w:rPr>
                <w:sz w:val="18"/>
                <w:szCs w:val="18"/>
              </w:rPr>
              <w:t>Çalışma için anlatılanlardan notlar tuttu.</w:t>
            </w:r>
          </w:p>
        </w:tc>
      </w:tr>
      <w:tr w:rsidR="00D01766" w:rsidTr="007D589D">
        <w:trPr>
          <w:cantSplit/>
          <w:trHeight w:val="310"/>
        </w:trPr>
        <w:tc>
          <w:tcPr>
            <w:tcW w:w="610" w:type="dxa"/>
            <w:vMerge/>
            <w:textDirection w:val="btLr"/>
            <w:vAlign w:val="center"/>
          </w:tcPr>
          <w:p w:rsidR="00D01766" w:rsidRPr="00D333CD" w:rsidRDefault="00D01766" w:rsidP="007D589D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</w:tcPr>
          <w:p w:rsidR="00D01766" w:rsidRPr="00534390" w:rsidRDefault="00D01766" w:rsidP="007D589D">
            <w:pPr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534390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702" w:type="dxa"/>
          </w:tcPr>
          <w:p w:rsidR="00D01766" w:rsidRPr="00534390" w:rsidRDefault="00D01766" w:rsidP="007D589D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534390">
              <w:rPr>
                <w:sz w:val="18"/>
                <w:szCs w:val="18"/>
              </w:rPr>
              <w:t>Anlaşılmayan durumlarda öğretmene sorular sordu.</w:t>
            </w:r>
          </w:p>
        </w:tc>
      </w:tr>
      <w:tr w:rsidR="00D01766" w:rsidTr="007D589D">
        <w:trPr>
          <w:cantSplit/>
          <w:trHeight w:val="405"/>
        </w:trPr>
        <w:tc>
          <w:tcPr>
            <w:tcW w:w="610" w:type="dxa"/>
            <w:vMerge w:val="restart"/>
            <w:textDirection w:val="btLr"/>
            <w:vAlign w:val="center"/>
          </w:tcPr>
          <w:p w:rsidR="00D01766" w:rsidRPr="00D333CD" w:rsidRDefault="00D01766" w:rsidP="007D589D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333CD">
              <w:rPr>
                <w:b/>
                <w:sz w:val="16"/>
                <w:szCs w:val="16"/>
              </w:rPr>
              <w:t>Planlama</w:t>
            </w:r>
          </w:p>
        </w:tc>
        <w:tc>
          <w:tcPr>
            <w:tcW w:w="900" w:type="dxa"/>
          </w:tcPr>
          <w:p w:rsidR="00D01766" w:rsidRPr="00534390" w:rsidRDefault="00D01766" w:rsidP="007D589D">
            <w:pPr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534390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702" w:type="dxa"/>
          </w:tcPr>
          <w:p w:rsidR="00D01766" w:rsidRPr="00534390" w:rsidRDefault="00D01766" w:rsidP="007D589D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534390">
              <w:rPr>
                <w:sz w:val="18"/>
                <w:szCs w:val="18"/>
              </w:rPr>
              <w:t>Çalışma konularını hazırlamak için plan yaptı.</w:t>
            </w:r>
          </w:p>
        </w:tc>
      </w:tr>
      <w:tr w:rsidR="00D01766" w:rsidTr="007D589D">
        <w:trPr>
          <w:cantSplit/>
          <w:trHeight w:val="332"/>
        </w:trPr>
        <w:tc>
          <w:tcPr>
            <w:tcW w:w="610" w:type="dxa"/>
            <w:vMerge/>
            <w:textDirection w:val="btLr"/>
            <w:vAlign w:val="center"/>
          </w:tcPr>
          <w:p w:rsidR="00D01766" w:rsidRPr="00D333CD" w:rsidRDefault="00D01766" w:rsidP="007D589D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</w:tcPr>
          <w:p w:rsidR="00D01766" w:rsidRPr="00534390" w:rsidRDefault="00D01766" w:rsidP="007D589D">
            <w:pPr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534390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7702" w:type="dxa"/>
          </w:tcPr>
          <w:p w:rsidR="00D01766" w:rsidRPr="00534390" w:rsidRDefault="00D01766" w:rsidP="007D589D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534390">
              <w:rPr>
                <w:sz w:val="18"/>
                <w:szCs w:val="18"/>
              </w:rPr>
              <w:t>Bilgi toplamak için araştırma yaptı.</w:t>
            </w:r>
          </w:p>
        </w:tc>
      </w:tr>
      <w:tr w:rsidR="00D01766" w:rsidTr="007D589D">
        <w:trPr>
          <w:cantSplit/>
          <w:trHeight w:val="194"/>
        </w:trPr>
        <w:tc>
          <w:tcPr>
            <w:tcW w:w="610" w:type="dxa"/>
            <w:vMerge/>
            <w:textDirection w:val="btLr"/>
            <w:vAlign w:val="center"/>
          </w:tcPr>
          <w:p w:rsidR="00D01766" w:rsidRPr="00D333CD" w:rsidRDefault="00D01766" w:rsidP="007D589D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</w:tcPr>
          <w:p w:rsidR="00D01766" w:rsidRPr="00534390" w:rsidRDefault="00D01766" w:rsidP="007D589D">
            <w:pPr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534390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7702" w:type="dxa"/>
          </w:tcPr>
          <w:p w:rsidR="00D01766" w:rsidRPr="00534390" w:rsidRDefault="00D01766" w:rsidP="007D589D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534390">
              <w:rPr>
                <w:sz w:val="18"/>
                <w:szCs w:val="18"/>
              </w:rPr>
              <w:t>Zamanı uygun şekilde planladı.</w:t>
            </w:r>
          </w:p>
        </w:tc>
      </w:tr>
      <w:tr w:rsidR="00D01766" w:rsidTr="007D589D">
        <w:trPr>
          <w:cantSplit/>
          <w:trHeight w:val="214"/>
        </w:trPr>
        <w:tc>
          <w:tcPr>
            <w:tcW w:w="610" w:type="dxa"/>
            <w:vMerge w:val="restart"/>
            <w:textDirection w:val="btLr"/>
            <w:vAlign w:val="center"/>
          </w:tcPr>
          <w:p w:rsidR="00D01766" w:rsidRPr="00D333CD" w:rsidRDefault="00D01766" w:rsidP="007D589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333CD">
              <w:rPr>
                <w:b/>
                <w:sz w:val="16"/>
                <w:szCs w:val="16"/>
              </w:rPr>
              <w:t>Bilgi Toplama</w:t>
            </w:r>
          </w:p>
        </w:tc>
        <w:tc>
          <w:tcPr>
            <w:tcW w:w="900" w:type="dxa"/>
          </w:tcPr>
          <w:p w:rsidR="00D01766" w:rsidRPr="00534390" w:rsidRDefault="00D01766" w:rsidP="007D589D">
            <w:pPr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534390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7702" w:type="dxa"/>
          </w:tcPr>
          <w:p w:rsidR="00D01766" w:rsidRPr="00534390" w:rsidRDefault="00D01766" w:rsidP="007D589D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534390">
              <w:rPr>
                <w:sz w:val="18"/>
                <w:szCs w:val="18"/>
              </w:rPr>
              <w:t>Bilgi kaynaklarına ulaştı.</w:t>
            </w:r>
          </w:p>
        </w:tc>
      </w:tr>
      <w:tr w:rsidR="00D01766" w:rsidTr="007D589D">
        <w:trPr>
          <w:cantSplit/>
          <w:trHeight w:val="567"/>
        </w:trPr>
        <w:tc>
          <w:tcPr>
            <w:tcW w:w="610" w:type="dxa"/>
            <w:vMerge/>
            <w:textDirection w:val="btLr"/>
            <w:vAlign w:val="center"/>
          </w:tcPr>
          <w:p w:rsidR="00D01766" w:rsidRPr="00D333CD" w:rsidRDefault="00D01766" w:rsidP="007D589D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</w:tcPr>
          <w:p w:rsidR="00D01766" w:rsidRPr="00534390" w:rsidRDefault="00D01766" w:rsidP="007D589D">
            <w:pPr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534390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702" w:type="dxa"/>
          </w:tcPr>
          <w:p w:rsidR="00D01766" w:rsidRPr="00534390" w:rsidRDefault="00D01766" w:rsidP="007D589D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534390">
              <w:rPr>
                <w:sz w:val="18"/>
                <w:szCs w:val="18"/>
              </w:rPr>
              <w:t>Bilgiler ve destekleyici materyalleri bir araya getirerek gerekli bilgileri seçti.</w:t>
            </w:r>
          </w:p>
        </w:tc>
      </w:tr>
      <w:tr w:rsidR="00D01766" w:rsidTr="007D589D">
        <w:trPr>
          <w:cantSplit/>
          <w:trHeight w:val="368"/>
        </w:trPr>
        <w:tc>
          <w:tcPr>
            <w:tcW w:w="610" w:type="dxa"/>
            <w:vMerge w:val="restart"/>
            <w:textDirection w:val="btLr"/>
            <w:vAlign w:val="center"/>
          </w:tcPr>
          <w:p w:rsidR="00D01766" w:rsidRPr="00D333CD" w:rsidRDefault="00D01766" w:rsidP="007D589D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333CD">
              <w:rPr>
                <w:b/>
                <w:sz w:val="16"/>
                <w:szCs w:val="16"/>
              </w:rPr>
              <w:t>Yazılı Rapor</w:t>
            </w:r>
          </w:p>
        </w:tc>
        <w:tc>
          <w:tcPr>
            <w:tcW w:w="900" w:type="dxa"/>
          </w:tcPr>
          <w:p w:rsidR="00D01766" w:rsidRPr="00534390" w:rsidRDefault="00D01766" w:rsidP="007D589D">
            <w:pPr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534390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7702" w:type="dxa"/>
          </w:tcPr>
          <w:p w:rsidR="00D01766" w:rsidRPr="00534390" w:rsidRDefault="00D01766" w:rsidP="007D589D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534390">
              <w:rPr>
                <w:sz w:val="18"/>
                <w:szCs w:val="18"/>
              </w:rPr>
              <w:t>Teslim edilen dosyada yazım, noktalama hatalarını kontrol etti.</w:t>
            </w:r>
          </w:p>
        </w:tc>
      </w:tr>
      <w:tr w:rsidR="00D01766" w:rsidTr="007D589D">
        <w:trPr>
          <w:cantSplit/>
          <w:trHeight w:val="366"/>
        </w:trPr>
        <w:tc>
          <w:tcPr>
            <w:tcW w:w="610" w:type="dxa"/>
            <w:vMerge/>
            <w:textDirection w:val="btLr"/>
            <w:vAlign w:val="center"/>
          </w:tcPr>
          <w:p w:rsidR="00D01766" w:rsidRPr="00D333CD" w:rsidRDefault="00D01766" w:rsidP="007D589D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</w:tcPr>
          <w:p w:rsidR="00D01766" w:rsidRPr="00534390" w:rsidRDefault="00D01766" w:rsidP="007D589D">
            <w:pPr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534390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702" w:type="dxa"/>
          </w:tcPr>
          <w:p w:rsidR="00D01766" w:rsidRPr="00534390" w:rsidRDefault="00D01766" w:rsidP="007D589D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534390">
              <w:rPr>
                <w:sz w:val="18"/>
                <w:szCs w:val="18"/>
              </w:rPr>
              <w:t>Yazılı ve görsel unsurlar birbiriyle bağlantılıydı.</w:t>
            </w:r>
          </w:p>
        </w:tc>
      </w:tr>
      <w:tr w:rsidR="00D01766" w:rsidTr="007D589D">
        <w:trPr>
          <w:cantSplit/>
          <w:trHeight w:val="386"/>
        </w:trPr>
        <w:tc>
          <w:tcPr>
            <w:tcW w:w="610" w:type="dxa"/>
            <w:vMerge/>
            <w:textDirection w:val="btLr"/>
            <w:vAlign w:val="center"/>
          </w:tcPr>
          <w:p w:rsidR="00D01766" w:rsidRPr="00D333CD" w:rsidRDefault="00D01766" w:rsidP="007D589D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</w:tcPr>
          <w:p w:rsidR="00D01766" w:rsidRPr="00534390" w:rsidRDefault="00D01766" w:rsidP="007D589D">
            <w:pPr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534390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7702" w:type="dxa"/>
          </w:tcPr>
          <w:p w:rsidR="00D01766" w:rsidRPr="00534390" w:rsidRDefault="00D01766" w:rsidP="007D589D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534390">
              <w:rPr>
                <w:sz w:val="18"/>
                <w:szCs w:val="18"/>
              </w:rPr>
              <w:t>Kaynakça hazırlanmıştı.</w:t>
            </w:r>
          </w:p>
        </w:tc>
      </w:tr>
      <w:tr w:rsidR="00D01766" w:rsidTr="007D589D">
        <w:trPr>
          <w:cantSplit/>
          <w:trHeight w:val="340"/>
        </w:trPr>
        <w:tc>
          <w:tcPr>
            <w:tcW w:w="610" w:type="dxa"/>
            <w:vMerge w:val="restart"/>
            <w:textDirection w:val="btLr"/>
            <w:vAlign w:val="center"/>
          </w:tcPr>
          <w:p w:rsidR="00D01766" w:rsidRPr="00D333CD" w:rsidRDefault="00D01766" w:rsidP="007D589D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333CD">
              <w:rPr>
                <w:b/>
                <w:sz w:val="16"/>
                <w:szCs w:val="16"/>
              </w:rPr>
              <w:t>Sunu</w:t>
            </w:r>
          </w:p>
        </w:tc>
        <w:tc>
          <w:tcPr>
            <w:tcW w:w="900" w:type="dxa"/>
          </w:tcPr>
          <w:p w:rsidR="00D01766" w:rsidRPr="00534390" w:rsidRDefault="00D01766" w:rsidP="007D589D">
            <w:pPr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534390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702" w:type="dxa"/>
          </w:tcPr>
          <w:p w:rsidR="00D01766" w:rsidRPr="00534390" w:rsidRDefault="00D01766" w:rsidP="007D589D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534390">
              <w:rPr>
                <w:sz w:val="18"/>
                <w:szCs w:val="18"/>
              </w:rPr>
              <w:t>Sunum içinde, konuyu anlatabilmek için farklı etkinliklere yer verdi.</w:t>
            </w:r>
          </w:p>
        </w:tc>
      </w:tr>
      <w:tr w:rsidR="00D01766" w:rsidTr="007D589D">
        <w:trPr>
          <w:cantSplit/>
          <w:trHeight w:val="179"/>
        </w:trPr>
        <w:tc>
          <w:tcPr>
            <w:tcW w:w="610" w:type="dxa"/>
            <w:vMerge/>
            <w:textDirection w:val="btLr"/>
            <w:vAlign w:val="center"/>
          </w:tcPr>
          <w:p w:rsidR="00D01766" w:rsidRPr="00D333CD" w:rsidRDefault="00D01766" w:rsidP="007D589D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</w:tcPr>
          <w:p w:rsidR="00D01766" w:rsidRPr="00534390" w:rsidRDefault="00D01766" w:rsidP="007D589D">
            <w:pPr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534390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7702" w:type="dxa"/>
          </w:tcPr>
          <w:p w:rsidR="00D01766" w:rsidRPr="00534390" w:rsidRDefault="00D01766" w:rsidP="007D589D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534390">
              <w:rPr>
                <w:sz w:val="18"/>
                <w:szCs w:val="18"/>
              </w:rPr>
              <w:t>Konuları anlatmak için özet hazırladı.</w:t>
            </w:r>
          </w:p>
        </w:tc>
      </w:tr>
      <w:tr w:rsidR="00D01766" w:rsidTr="007D589D">
        <w:trPr>
          <w:cantSplit/>
          <w:trHeight w:val="311"/>
        </w:trPr>
        <w:tc>
          <w:tcPr>
            <w:tcW w:w="610" w:type="dxa"/>
            <w:vMerge/>
            <w:textDirection w:val="btLr"/>
            <w:vAlign w:val="center"/>
          </w:tcPr>
          <w:p w:rsidR="00D01766" w:rsidRPr="00D333CD" w:rsidRDefault="00D01766" w:rsidP="007D589D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</w:tcPr>
          <w:p w:rsidR="00D01766" w:rsidRPr="00534390" w:rsidRDefault="00D01766" w:rsidP="007D589D">
            <w:pPr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534390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7702" w:type="dxa"/>
          </w:tcPr>
          <w:p w:rsidR="00D01766" w:rsidRPr="00534390" w:rsidRDefault="00D01766" w:rsidP="007D589D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534390">
              <w:rPr>
                <w:sz w:val="18"/>
                <w:szCs w:val="18"/>
              </w:rPr>
              <w:t>Sunum içinde, anlatımla birlikte destekleyici görsel materyaller vardı.</w:t>
            </w:r>
          </w:p>
        </w:tc>
      </w:tr>
      <w:tr w:rsidR="00D01766" w:rsidTr="007D589D">
        <w:trPr>
          <w:cantSplit/>
          <w:trHeight w:val="277"/>
        </w:trPr>
        <w:tc>
          <w:tcPr>
            <w:tcW w:w="610" w:type="dxa"/>
            <w:vMerge/>
            <w:textDirection w:val="btLr"/>
            <w:vAlign w:val="center"/>
          </w:tcPr>
          <w:p w:rsidR="00D01766" w:rsidRPr="00D333CD" w:rsidRDefault="00D01766" w:rsidP="007D589D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</w:tcPr>
          <w:p w:rsidR="00D01766" w:rsidRPr="00534390" w:rsidRDefault="00D01766" w:rsidP="007D589D">
            <w:pPr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534390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7702" w:type="dxa"/>
          </w:tcPr>
          <w:p w:rsidR="00D01766" w:rsidRPr="00534390" w:rsidRDefault="00D01766" w:rsidP="007D589D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534390">
              <w:rPr>
                <w:sz w:val="18"/>
                <w:szCs w:val="18"/>
              </w:rPr>
              <w:t>Zamanı, anlatımda etkili kullandı.</w:t>
            </w:r>
          </w:p>
        </w:tc>
      </w:tr>
    </w:tbl>
    <w:p w:rsidR="00D01766" w:rsidRDefault="00D01766" w:rsidP="007F7D3C">
      <w:pPr>
        <w:jc w:val="center"/>
        <w:rPr>
          <w:b/>
        </w:rPr>
      </w:pPr>
    </w:p>
    <w:p w:rsidR="00D01766" w:rsidRDefault="00D01766" w:rsidP="007F7D3C">
      <w:pPr>
        <w:jc w:val="center"/>
        <w:rPr>
          <w:b/>
        </w:rPr>
      </w:pPr>
    </w:p>
    <w:p w:rsidR="00D01766" w:rsidRDefault="00D01766" w:rsidP="007F7D3C">
      <w:pPr>
        <w:tabs>
          <w:tab w:val="left" w:pos="5706"/>
        </w:tabs>
        <w:rPr>
          <w:b/>
        </w:rPr>
      </w:pPr>
      <w:r>
        <w:rPr>
          <w:b/>
        </w:rPr>
        <w:tab/>
        <w:t xml:space="preserve">Puan: </w:t>
      </w:r>
    </w:p>
    <w:p w:rsidR="00D01766" w:rsidRDefault="00D01766" w:rsidP="007F7D3C">
      <w:pPr>
        <w:tabs>
          <w:tab w:val="left" w:pos="5706"/>
        </w:tabs>
        <w:rPr>
          <w:b/>
        </w:rPr>
      </w:pPr>
      <w:r>
        <w:rPr>
          <w:b/>
        </w:rPr>
        <w:t xml:space="preserve">                                                                                               Not   :</w:t>
      </w:r>
    </w:p>
    <w:p w:rsidR="00D01766" w:rsidRDefault="00D01766" w:rsidP="007F7D3C">
      <w:pPr>
        <w:jc w:val="center"/>
        <w:rPr>
          <w:b/>
        </w:rPr>
      </w:pPr>
    </w:p>
    <w:p w:rsidR="00D01766" w:rsidRDefault="00D01766" w:rsidP="007F7D3C">
      <w:pPr>
        <w:jc w:val="center"/>
        <w:rPr>
          <w:b/>
        </w:rPr>
      </w:pPr>
    </w:p>
    <w:p w:rsidR="00D01766" w:rsidRDefault="00D01766" w:rsidP="007F7D3C">
      <w:pPr>
        <w:jc w:val="center"/>
        <w:rPr>
          <w:b/>
        </w:rPr>
      </w:pPr>
    </w:p>
    <w:p w:rsidR="00D01766" w:rsidRDefault="00D01766"/>
    <w:sectPr w:rsidR="00D01766" w:rsidSect="00DB18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349A3"/>
    <w:multiLevelType w:val="hybridMultilevel"/>
    <w:tmpl w:val="66960454"/>
    <w:lvl w:ilvl="0" w:tplc="12882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7D3C"/>
    <w:rsid w:val="00015F04"/>
    <w:rsid w:val="000302ED"/>
    <w:rsid w:val="001A52A1"/>
    <w:rsid w:val="0043269F"/>
    <w:rsid w:val="00443B2E"/>
    <w:rsid w:val="0047675C"/>
    <w:rsid w:val="004C2859"/>
    <w:rsid w:val="004D49B5"/>
    <w:rsid w:val="00534390"/>
    <w:rsid w:val="007D589D"/>
    <w:rsid w:val="007F7D3C"/>
    <w:rsid w:val="00894CE2"/>
    <w:rsid w:val="009F2599"/>
    <w:rsid w:val="00A61B9B"/>
    <w:rsid w:val="00C119F6"/>
    <w:rsid w:val="00D01766"/>
    <w:rsid w:val="00D333CD"/>
    <w:rsid w:val="00DB1866"/>
    <w:rsid w:val="00E71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D3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43269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262</Words>
  <Characters>1494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SAMSUNG</dc:creator>
  <cp:keywords>www.sorubak.com</cp:keywords>
  <dc:description>www.sorubak.com</dc:description>
  <cp:lastModifiedBy>Dogan</cp:lastModifiedBy>
  <cp:revision>4</cp:revision>
  <dcterms:created xsi:type="dcterms:W3CDTF">2013-09-02T17:23:00Z</dcterms:created>
  <dcterms:modified xsi:type="dcterms:W3CDTF">2013-09-06T14:41:00Z</dcterms:modified>
  <cp:category>www.sorubak.com</cp:category>
</cp:coreProperties>
</file>